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A4A82DC" w14:textId="2B33E47A" w:rsidR="00845D55" w:rsidRDefault="00845D55" w:rsidP="00845D5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BLOWER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fl.1453</w:t>
      </w:r>
      <w:r w:rsidR="00462C59">
        <w:rPr>
          <w:rFonts w:ascii="Times New Roman" w:hAnsi="Times New Roman" w:cs="Times New Roman"/>
          <w:sz w:val="24"/>
          <w:szCs w:val="24"/>
        </w:rPr>
        <w:t>-69</w:t>
      </w:r>
      <w:r>
        <w:rPr>
          <w:rFonts w:ascii="Times New Roman" w:hAnsi="Times New Roman" w:cs="Times New Roman"/>
          <w:sz w:val="24"/>
          <w:szCs w:val="24"/>
        </w:rPr>
        <w:t>)</w:t>
      </w:r>
    </w:p>
    <w:p w14:paraId="778B12A7" w14:textId="77777777" w:rsidR="00845D55" w:rsidRDefault="00845D55" w:rsidP="00845D5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Exeter.</w:t>
      </w:r>
    </w:p>
    <w:p w14:paraId="2D577D9D" w14:textId="77777777" w:rsidR="00845D55" w:rsidRDefault="00845D55" w:rsidP="00845D5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07ACE13" w14:textId="77777777" w:rsidR="00845D55" w:rsidRDefault="00845D55" w:rsidP="00845D5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24060CE" w14:textId="00D0D74B" w:rsidR="00845D55" w:rsidRDefault="00845D55" w:rsidP="00845D5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Sep.1453</w:t>
      </w:r>
      <w:r>
        <w:rPr>
          <w:rFonts w:ascii="Times New Roman" w:hAnsi="Times New Roman" w:cs="Times New Roman"/>
          <w:sz w:val="24"/>
          <w:szCs w:val="24"/>
        </w:rPr>
        <w:tab/>
        <w:t>He became a Freeman.    (“Exeter Freemen” p.51)</w:t>
      </w:r>
    </w:p>
    <w:p w14:paraId="3BE6AD1D" w14:textId="77777777" w:rsidR="00462C59" w:rsidRDefault="00462C59" w:rsidP="00462C5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22 Jan.1469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one of the Stewards.</w:t>
      </w:r>
    </w:p>
    <w:p w14:paraId="1B8C0A54" w14:textId="77777777" w:rsidR="00462C59" w:rsidRDefault="00462C59" w:rsidP="00462C5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(T.N.A. ref. C146/5210)</w:t>
      </w:r>
    </w:p>
    <w:p w14:paraId="66E009D9" w14:textId="77777777" w:rsidR="00462C59" w:rsidRDefault="00462C59" w:rsidP="00845D5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ACE97A1" w14:textId="77777777" w:rsidR="00845D55" w:rsidRDefault="00845D55" w:rsidP="00845D5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29BB855" w14:textId="77777777" w:rsidR="00845D55" w:rsidRDefault="00845D55" w:rsidP="00845D5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AFB5B3D" w14:textId="7AC011A2" w:rsidR="00845D55" w:rsidRDefault="00845D55" w:rsidP="00845D5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 December 2015</w:t>
      </w:r>
    </w:p>
    <w:p w14:paraId="357170E8" w14:textId="6A0387B9" w:rsidR="00462C59" w:rsidRDefault="00462C59" w:rsidP="00845D5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January 2021</w:t>
      </w:r>
    </w:p>
    <w:p w14:paraId="37E7FC24" w14:textId="77777777"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CDB300E" w14:textId="77777777" w:rsidR="00845D55" w:rsidRDefault="00845D55" w:rsidP="00564E3C">
      <w:pPr>
        <w:spacing w:after="0" w:line="240" w:lineRule="auto"/>
      </w:pPr>
      <w:r>
        <w:separator/>
      </w:r>
    </w:p>
  </w:endnote>
  <w:endnote w:type="continuationSeparator" w:id="0">
    <w:p w14:paraId="13382295" w14:textId="77777777" w:rsidR="00845D55" w:rsidRDefault="00845D55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D1F47B" w14:textId="77777777"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B3C297" w14:textId="77777777"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462C59">
      <w:rPr>
        <w:rFonts w:ascii="Times New Roman" w:hAnsi="Times New Roman" w:cs="Times New Roman"/>
        <w:noProof/>
        <w:sz w:val="24"/>
        <w:szCs w:val="24"/>
      </w:rPr>
      <w:t>27 January 2021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14:paraId="233D1C2F" w14:textId="77777777"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856DA0" w14:textId="77777777"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9C0C7C5" w14:textId="77777777" w:rsidR="00845D55" w:rsidRDefault="00845D55" w:rsidP="00564E3C">
      <w:pPr>
        <w:spacing w:after="0" w:line="240" w:lineRule="auto"/>
      </w:pPr>
      <w:r>
        <w:separator/>
      </w:r>
    </w:p>
  </w:footnote>
  <w:footnote w:type="continuationSeparator" w:id="0">
    <w:p w14:paraId="08CAFEFB" w14:textId="77777777" w:rsidR="00845D55" w:rsidRDefault="00845D55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4246EA" w14:textId="77777777"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DAFE9C" w14:textId="77777777"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1FD2C1" w14:textId="77777777"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5D55"/>
    <w:rsid w:val="00372DC6"/>
    <w:rsid w:val="00462C59"/>
    <w:rsid w:val="00564E3C"/>
    <w:rsid w:val="0064591D"/>
    <w:rsid w:val="00845D55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E1C77B"/>
  <w15:chartTrackingRefBased/>
  <w15:docId w15:val="{F83FEA70-5540-4955-A831-FFA99287E4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2.dotx</Template>
  <TotalTime>1</TotalTime>
  <Pages>1</Pages>
  <Words>30</Words>
  <Characters>177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2016-01-11T19:35:00Z</dcterms:created>
  <dcterms:modified xsi:type="dcterms:W3CDTF">2021-01-27T09:04:00Z</dcterms:modified>
</cp:coreProperties>
</file>